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B9343B" w:rsidP="002C5749">
      <w:pPr>
        <w:ind w:left="5670"/>
      </w:pPr>
      <w:fldSimple w:instr=" DOCVARIABLE &quot;boss_state&quot; \* MERGEFORMAT ">
        <w:r w:rsidR="00346DCC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346DCC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AD1503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B9343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40А (39А)5192022Н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AD1503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fill_date \* MERGEFORMAT </w:instrText>
      </w:r>
      <w:r w:rsidR="009D19F2">
        <w:rPr>
          <w:bCs/>
        </w:rPr>
        <w:fldChar w:fldCharType="separate"/>
      </w:r>
      <w:r w:rsidR="00AD1503">
        <w:rPr>
          <w:bCs/>
        </w:rPr>
        <w:t xml:space="preserve">19.04.2022 </w:t>
      </w:r>
      <w:r w:rsidR="009D19F2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B9343B" w:rsidRPr="00B9343B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B9343B" w:rsidRPr="00B9343B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B9343B" w:rsidRPr="00B9343B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fact_adr \* MERGEFORMAT </w:instrText>
      </w:r>
      <w:r w:rsidR="009D19F2">
        <w:rPr>
          <w:bCs/>
        </w:rPr>
        <w:fldChar w:fldCharType="separate"/>
      </w:r>
      <w:r w:rsidR="00B9343B" w:rsidRPr="00B9343B">
        <w:rPr>
          <w:bCs/>
        </w:rPr>
        <w:t xml:space="preserve"> </w:t>
      </w:r>
      <w:r w:rsidR="00B9343B" w:rsidRPr="00B9343B">
        <w:t xml:space="preserve">298600, Республика Крым, город Ялта, улица Манагарова, дом 2  </w:t>
      </w:r>
      <w:r w:rsidR="009D19F2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B9343B">
        <w:rPr>
          <w:u w:val="single"/>
        </w:rPr>
        <w:t xml:space="preserve"> 40А (39А)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B9343B" w:rsidRPr="00B9343B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B9343B" w:rsidRPr="00B9343B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E96F10" w:rsidRPr="00E96F10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B9343B" w:rsidRPr="00B9343B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AD150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AD150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AD150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AD150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AD150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AD150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B90373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B9037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B90373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B9037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</w:t>
            </w:r>
            <w:r w:rsidR="000912BC">
              <w:rPr>
                <w:sz w:val="18"/>
                <w:szCs w:val="18"/>
              </w:rPr>
              <w:t>7</w:t>
            </w:r>
          </w:p>
        </w:tc>
        <w:tc>
          <w:tcPr>
            <w:tcW w:w="625" w:type="pct"/>
            <w:vAlign w:val="center"/>
          </w:tcPr>
          <w:p w:rsidR="00346DCC" w:rsidRPr="00B173B2" w:rsidRDefault="00B90373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B90373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B9037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</w:t>
            </w:r>
            <w:r w:rsidR="000912BC">
              <w:rPr>
                <w:sz w:val="18"/>
                <w:szCs w:val="18"/>
              </w:rPr>
              <w:t>2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B90373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B90373" w:rsidRPr="00B90373">
        <w:rPr>
          <w:bCs/>
          <w:i/>
          <w:sz w:val="20"/>
          <w:szCs w:val="20"/>
        </w:rPr>
        <w:t>Нагрузка</w:t>
      </w:r>
      <w:r w:rsidR="00B90373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B90373" w:rsidRDefault="00B90373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3 + 4 + 4 + 4 + 4  = 19.00;   X(To) = 19.00±0.28,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att_zakl \* MERGEFORMAT </w:instrText>
      </w:r>
      <w:r w:rsidR="009D19F2">
        <w:rPr>
          <w:bCs/>
        </w:rPr>
        <w:fldChar w:fldCharType="separate"/>
      </w:r>
      <w:r w:rsidR="00B90373" w:rsidRPr="00B90373">
        <w:rPr>
          <w:bCs/>
        </w:rPr>
        <w:t>-</w:t>
      </w:r>
      <w:r w:rsidR="00B90373" w:rsidRPr="00B90373">
        <w:t xml:space="preserve"> фактический уровень вредного фактора соответствует гигиеническим нормативам;</w:t>
      </w:r>
      <w:r w:rsidR="009D19F2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B90373">
          <w:t>2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F10" w:rsidRDefault="00E96F1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B9343B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40А (39А)5192022Н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AD1503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AD1503" w:rsidRPr="00AD1503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F10" w:rsidRDefault="00E96F1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F10" w:rsidRDefault="00E96F1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F10" w:rsidRDefault="00E96F1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F10" w:rsidRDefault="00E96F1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5;  39А, 40А (39А), 41А (39А), 42А (39А), 43А (39А), 44А (39А), 45А (39А), 46А (39А), 47А (39А), 48А (39А), 49А (39А), 50А (39А), 51А (39А), 52А (39А), 53А (39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5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E90C0D223D064036A4C0AB71FEB5F75F"/>
    <w:docVar w:name="fill_date" w:val="19.04.2022"/>
    <w:docVar w:name="footer_num" w:val="Протокол № 40А (39А)5192022Н"/>
    <w:docVar w:name="form" w:val="4"/>
    <w:docVar w:name="grid_data_n_bm1_4" w:val="1~3~~2~4~~3~4~~4~4~~5~4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3 + 4 + 4 + 4 + 4  = 19.00;   X(To) = 19.00±0.28, k=2 (p=95%)_x000d_"/>
    <w:docVar w:name="nd_table3_id_205" w:val="_napr1~_napr2~_napr3~_napr4~_napr5~_napr6~_napr7~_napr8~_napr9"/>
    <w:docVar w:name="num_doc" w:val="40А (39А)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D31C672D6714A7590B23C4B6E9B8DFB"/>
    <w:docVar w:name="rm_id" w:val="40"/>
    <w:docVar w:name="rm_name" w:val=" Учитель "/>
    <w:docVar w:name="rm_number" w:val=" 40А (39А)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408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25683"/>
    <w:rsid w:val="0004130D"/>
    <w:rsid w:val="00046815"/>
    <w:rsid w:val="00050199"/>
    <w:rsid w:val="0005566C"/>
    <w:rsid w:val="00057D8F"/>
    <w:rsid w:val="000624A8"/>
    <w:rsid w:val="00087C9E"/>
    <w:rsid w:val="000912BC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73E02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42EE4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19F2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1503"/>
    <w:rsid w:val="00AD7C32"/>
    <w:rsid w:val="00AF796F"/>
    <w:rsid w:val="00B17052"/>
    <w:rsid w:val="00B173B2"/>
    <w:rsid w:val="00B17D8A"/>
    <w:rsid w:val="00B210A8"/>
    <w:rsid w:val="00B44DD2"/>
    <w:rsid w:val="00B80C69"/>
    <w:rsid w:val="00B90373"/>
    <w:rsid w:val="00B9343B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35A27"/>
    <w:rsid w:val="00D47E77"/>
    <w:rsid w:val="00D671D8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96F10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1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2022-04-18T07:26:00Z</dcterms:created>
  <dcterms:modified xsi:type="dcterms:W3CDTF">2022-04-18T08:36:00Z</dcterms:modified>
</cp:coreProperties>
</file>